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9221" w14:textId="0CF53E87" w:rsidR="00264345" w:rsidRDefault="00264345" w:rsidP="00264345">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C1-2263</w:t>
      </w:r>
      <w:r w:rsidR="00701486">
        <w:rPr>
          <w:b/>
          <w:noProof/>
          <w:sz w:val="24"/>
        </w:rPr>
        <w:t>66</w:t>
      </w:r>
    </w:p>
    <w:p w14:paraId="1EBEC3B2" w14:textId="77777777" w:rsidR="00264345" w:rsidRDefault="00264345" w:rsidP="00264345">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6FBF1782" w14:textId="53F179B9" w:rsidR="00264345" w:rsidRPr="00084C58" w:rsidRDefault="00264345" w:rsidP="00264345">
      <w:pPr>
        <w:tabs>
          <w:tab w:val="right" w:pos="9638"/>
        </w:tabs>
        <w:overflowPunct/>
        <w:autoSpaceDE/>
        <w:autoSpaceDN/>
        <w:adjustRightInd/>
        <w:spacing w:after="0"/>
        <w:textAlignment w:val="auto"/>
        <w:rPr>
          <w:rFonts w:ascii="Arial" w:hAnsi="Arial"/>
          <w:b/>
          <w:iCs/>
          <w:noProof/>
          <w:color w:val="auto"/>
          <w:sz w:val="24"/>
          <w:lang w:eastAsia="en-US"/>
        </w:rPr>
      </w:pPr>
      <w:r w:rsidRPr="00084C58">
        <w:rPr>
          <w:rFonts w:ascii="Arial" w:hAnsi="Arial"/>
          <w:b/>
          <w:noProof/>
          <w:color w:val="auto"/>
          <w:sz w:val="24"/>
          <w:lang w:eastAsia="en-US"/>
        </w:rPr>
        <w:t>3GPP TSG-CT WG4 Meeting #113</w:t>
      </w:r>
      <w:r w:rsidRPr="00084C58">
        <w:rPr>
          <w:rFonts w:ascii="Arial" w:hAnsi="Arial"/>
          <w:b/>
          <w:noProof/>
          <w:color w:val="auto"/>
          <w:sz w:val="24"/>
          <w:lang w:eastAsia="en-US"/>
        </w:rPr>
        <w:tab/>
        <w:t>C4-22</w:t>
      </w:r>
      <w:r w:rsidR="00EC0943">
        <w:rPr>
          <w:rFonts w:ascii="Arial" w:hAnsi="Arial"/>
          <w:b/>
          <w:noProof/>
          <w:color w:val="auto"/>
          <w:sz w:val="24"/>
          <w:lang w:eastAsia="en-US"/>
        </w:rPr>
        <w:t>5131</w:t>
      </w:r>
    </w:p>
    <w:p w14:paraId="10F5CC64" w14:textId="77777777" w:rsidR="00264345" w:rsidRPr="00BE4B2E" w:rsidRDefault="00264345" w:rsidP="00264345">
      <w:pPr>
        <w:pStyle w:val="CRCoverPage"/>
        <w:rPr>
          <w:b/>
          <w:bCs/>
          <w:noProof/>
          <w:sz w:val="24"/>
        </w:rPr>
      </w:pPr>
      <w:r w:rsidRPr="00BE4B2E">
        <w:rPr>
          <w:b/>
          <w:bCs/>
          <w:noProof/>
          <w:sz w:val="24"/>
        </w:rPr>
        <w:t>Toulouse, France, 14</w:t>
      </w:r>
      <w:r w:rsidRPr="00BE4B2E">
        <w:rPr>
          <w:b/>
          <w:bCs/>
          <w:noProof/>
          <w:sz w:val="24"/>
          <w:vertAlign w:val="superscript"/>
        </w:rPr>
        <w:t>th</w:t>
      </w:r>
      <w:r w:rsidRPr="00BE4B2E">
        <w:rPr>
          <w:b/>
          <w:bCs/>
          <w:noProof/>
          <w:sz w:val="24"/>
        </w:rPr>
        <w:t xml:space="preserve"> – 18</w:t>
      </w:r>
      <w:r w:rsidRPr="00BE4B2E">
        <w:rPr>
          <w:b/>
          <w:bCs/>
          <w:noProof/>
          <w:sz w:val="24"/>
          <w:vertAlign w:val="superscript"/>
        </w:rPr>
        <w:t>th</w:t>
      </w:r>
      <w:r w:rsidRPr="00BE4B2E">
        <w:rPr>
          <w:b/>
          <w:bCs/>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6FF494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01486">
        <w:rPr>
          <w:rFonts w:ascii="Arial" w:eastAsia="Batang" w:hAnsi="Arial"/>
          <w:b/>
          <w:sz w:val="24"/>
          <w:szCs w:val="24"/>
          <w:lang w:val="en-US" w:eastAsia="zh-CN"/>
        </w:rPr>
        <w:t>greement (CT1) / Endorsement (CT4)</w:t>
      </w:r>
    </w:p>
    <w:p w14:paraId="195E59E6" w14:textId="71D78A4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r w:rsidR="00701486">
        <w:rPr>
          <w:rFonts w:ascii="Arial" w:eastAsia="Batang" w:hAnsi="Arial"/>
          <w:b/>
          <w:sz w:val="24"/>
          <w:szCs w:val="24"/>
          <w:lang w:val="en-US" w:eastAsia="zh-CN"/>
        </w:rPr>
        <w:t xml:space="preserve"> (CT1) / 5 (CT</w:t>
      </w:r>
      <w:r w:rsidR="00EC0943">
        <w:rPr>
          <w:rFonts w:ascii="Arial" w:eastAsia="Batang" w:hAnsi="Arial"/>
          <w:b/>
          <w:sz w:val="24"/>
          <w:szCs w:val="24"/>
          <w:lang w:val="en-US" w:eastAsia="zh-CN"/>
        </w:rPr>
        <w:t>4</w:t>
      </w:r>
      <w:r w:rsidR="00701486">
        <w:rPr>
          <w:rFonts w:ascii="Arial" w:eastAsia="Batang" w:hAnsi="Arial"/>
          <w:b/>
          <w:sz w:val="24"/>
          <w:szCs w:val="24"/>
          <w:lang w:val="en-US" w:eastAsia="zh-CN"/>
        </w:rPr>
        <w:t>)</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Default="00E13CB2" w:rsidP="006C2E80">
      <w:pPr>
        <w:pStyle w:val="Heading8"/>
      </w:pPr>
      <w:r>
        <w:t>A</w:t>
      </w:r>
      <w:r w:rsidR="00B078D6">
        <w:t>cronym:</w:t>
      </w:r>
      <w:r w:rsidR="006C2E80">
        <w:tab/>
      </w:r>
      <w:proofErr w:type="spellStart"/>
      <w:r w:rsidR="00A65C40">
        <w:t>e</w:t>
      </w:r>
      <w:r w:rsidR="00424E46" w:rsidRPr="00424E46">
        <w:t>MCSMI</w:t>
      </w:r>
      <w:r w:rsidR="00AE76CC">
        <w:t>_IRail</w:t>
      </w:r>
      <w:proofErr w:type="spellEnd"/>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proofErr w:type="spellStart"/>
            <w:r w:rsidRPr="0062189E">
              <w:t>eMCSMI</w:t>
            </w:r>
            <w:proofErr w:type="spellEnd"/>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proofErr w:type="spellStart"/>
            <w:r w:rsidRPr="0062189E">
              <w:t>IRail</w:t>
            </w:r>
            <w:proofErr w:type="spellEnd"/>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proofErr w:type="gramStart"/>
      <w:r w:rsidRPr="00424E46">
        <w:t>TS</w:t>
      </w:r>
      <w:r>
        <w:rPr>
          <w:lang w:val="en-US"/>
        </w:rPr>
        <w:t> </w:t>
      </w:r>
      <w:r w:rsidRPr="00424E46">
        <w:t xml:space="preserve"> 23.282</w:t>
      </w:r>
      <w:proofErr w:type="gramEnd"/>
      <w:r w:rsidRPr="00424E46">
        <w:t xml:space="preserve">,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 xml:space="preserve">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w:t>
      </w:r>
      <w:proofErr w:type="spellStart"/>
      <w:r w:rsidRPr="00424E46">
        <w:t>IRail</w:t>
      </w:r>
      <w:proofErr w:type="spellEnd"/>
      <w:r w:rsidRPr="00424E46">
        <w:t xml:space="preserve">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w:t>
      </w:r>
      <w:proofErr w:type="spellStart"/>
      <w:r>
        <w:t>IRail</w:t>
      </w:r>
      <w:proofErr w:type="spellEnd"/>
      <w:r>
        <w:t>.</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w:t>
      </w:r>
      <w:proofErr w:type="spellStart"/>
      <w:r w:rsidRPr="0062189E">
        <w:t>IRail</w:t>
      </w:r>
      <w:proofErr w:type="spellEnd"/>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7348D510" w:rsidR="0062189E" w:rsidRPr="0062189E" w:rsidRDefault="0062189E" w:rsidP="0062189E">
            <w:pPr>
              <w:pStyle w:val="TAL"/>
            </w:pPr>
            <w:r w:rsidRPr="0062189E">
              <w:t>Modifications to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6AE3D119" w:rsidR="0062189E" w:rsidRPr="0062189E" w:rsidRDefault="0062189E" w:rsidP="0062189E">
            <w:pPr>
              <w:pStyle w:val="TAL"/>
            </w:pPr>
            <w:r w:rsidRPr="0062189E">
              <w:t>Service authorization,</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76E77E8A" w:rsidR="0062189E" w:rsidRPr="0062189E" w:rsidRDefault="0062189E" w:rsidP="0062189E">
            <w:pPr>
              <w:pStyle w:val="TAL"/>
            </w:pPr>
            <w:r w:rsidRPr="0062189E">
              <w:t>Modifications to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2189E" w:rsidRPr="0062189E" w:rsidRDefault="0062189E" w:rsidP="0062189E">
            <w:pPr>
              <w:pStyle w:val="TAL"/>
            </w:pP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 xml:space="preserve">Modifications to </w:t>
            </w:r>
            <w:proofErr w:type="spellStart"/>
            <w:r w:rsidRPr="0062189E">
              <w:t>MCData</w:t>
            </w:r>
            <w:proofErr w:type="spellEnd"/>
            <w:r w:rsidRPr="0062189E">
              <w:t xml:space="preserve">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6B336B21" w:rsidR="0062189E" w:rsidRPr="0062189E" w:rsidRDefault="0062189E" w:rsidP="0062189E">
            <w:pPr>
              <w:pStyle w:val="TAL"/>
            </w:pPr>
            <w:r w:rsidRPr="0062189E">
              <w:t>Service authorization,</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7777777" w:rsidR="0062189E" w:rsidRPr="0062189E" w:rsidRDefault="0062189E" w:rsidP="0062189E">
            <w:pPr>
              <w:pStyle w:val="TAL"/>
            </w:pPr>
          </w:p>
        </w:tc>
      </w:tr>
      <w:tr w:rsidR="0062189E"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62189E" w:rsidRPr="0062189E" w:rsidRDefault="0062189E" w:rsidP="0062189E">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62189E" w:rsidRPr="0062189E" w:rsidRDefault="0062189E" w:rsidP="0062189E">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190B8DF5" w:rsidR="0062189E" w:rsidRPr="0062189E" w:rsidRDefault="0062189E" w:rsidP="0062189E">
            <w:pPr>
              <w:pStyle w:val="TAL"/>
            </w:pPr>
            <w:r w:rsidRPr="0062189E">
              <w:t>Partner systems details</w:t>
            </w:r>
          </w:p>
        </w:tc>
      </w:tr>
      <w:tr w:rsidR="0062189E"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62189E" w:rsidRPr="0062189E" w:rsidRDefault="0062189E" w:rsidP="0062189E">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62189E" w:rsidRPr="0062189E" w:rsidRDefault="0062189E" w:rsidP="0062189E">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63963ED8" w:rsidR="0062189E" w:rsidRPr="0062189E" w:rsidRDefault="0062189E" w:rsidP="0062189E">
            <w:pPr>
              <w:pStyle w:val="TAL"/>
            </w:pPr>
            <w:r w:rsidRPr="0062189E">
              <w:t>Partner systems details</w:t>
            </w:r>
          </w:p>
        </w:tc>
      </w:tr>
      <w:tr w:rsidR="0062189E"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62189E" w:rsidRPr="0062189E" w:rsidRDefault="0062189E" w:rsidP="0062189E">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62189E" w:rsidRPr="0062189E" w:rsidRDefault="0062189E" w:rsidP="0062189E">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43A8A17C" w:rsidR="0062189E" w:rsidRPr="0062189E" w:rsidRDefault="0062189E" w:rsidP="0062189E">
            <w:pPr>
              <w:pStyle w:val="TAL"/>
            </w:pPr>
            <w:r w:rsidRPr="0062189E">
              <w:t xml:space="preserve">Token exchanges of an </w:t>
            </w:r>
            <w:proofErr w:type="spellStart"/>
            <w:r w:rsidRPr="0062189E">
              <w:t>IdM</w:t>
            </w:r>
            <w:proofErr w:type="spellEnd"/>
            <w:r w:rsidRPr="0062189E">
              <w:t xml:space="preserve"> client with a partner system </w:t>
            </w:r>
            <w:proofErr w:type="spellStart"/>
            <w:r w:rsidRPr="0062189E">
              <w:t>IdM</w:t>
            </w:r>
            <w:proofErr w:type="spellEnd"/>
            <w:r w:rsidRPr="0062189E">
              <w:t xml:space="preserve"> server are already specified</w:t>
            </w:r>
          </w:p>
        </w:tc>
      </w:tr>
      <w:tr w:rsidR="0062189E"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62189E" w:rsidRPr="0062189E" w:rsidRDefault="0062189E" w:rsidP="0062189E">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62189E" w:rsidRPr="0062189E" w:rsidRDefault="0062189E" w:rsidP="0062189E">
            <w:pPr>
              <w:pStyle w:val="TAL"/>
            </w:pPr>
            <w:r w:rsidRPr="0062189E">
              <w:t xml:space="preserve">Modifications to </w:t>
            </w:r>
            <w:proofErr w:type="spellStart"/>
            <w:r w:rsidRPr="0062189E">
              <w:t>MCVideo</w:t>
            </w:r>
            <w:proofErr w:type="spellEnd"/>
            <w:r w:rsidRPr="0062189E">
              <w:t xml:space="preserve">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5FBC3247" w:rsidR="0062189E" w:rsidRPr="0062189E" w:rsidRDefault="0062189E" w:rsidP="0062189E">
            <w:pPr>
              <w:pStyle w:val="TAL"/>
            </w:pPr>
            <w:r w:rsidRPr="0062189E">
              <w:t>Service authorization,</w:t>
            </w:r>
          </w:p>
        </w:tc>
      </w:tr>
      <w:tr w:rsidR="0062189E"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62189E" w:rsidRPr="0062189E" w:rsidRDefault="0062189E" w:rsidP="0062189E">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59DA38A9" w:rsidR="0062189E" w:rsidRPr="0062189E" w:rsidRDefault="0062189E" w:rsidP="0062189E">
            <w:pPr>
              <w:pStyle w:val="TAL"/>
            </w:pPr>
            <w:r w:rsidRPr="0062189E">
              <w:t xml:space="preserve">Possible modifications to </w:t>
            </w:r>
            <w:proofErr w:type="spellStart"/>
            <w:r w:rsidRPr="0062189E">
              <w:t>MCVideo</w:t>
            </w:r>
            <w:proofErr w:type="spellEnd"/>
            <w:r w:rsidRPr="0062189E">
              <w:t xml:space="preserve">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77777777" w:rsidR="0062189E" w:rsidRPr="0062189E" w:rsidRDefault="0062189E" w:rsidP="0062189E">
            <w:pPr>
              <w:pStyle w:val="TAL"/>
            </w:pPr>
          </w:p>
        </w:tc>
      </w:tr>
      <w:tr w:rsidR="0062189E"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62189E" w:rsidRPr="0062189E" w:rsidRDefault="0062189E" w:rsidP="0062189E">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660702F3" w:rsidR="0062189E" w:rsidRPr="0062189E" w:rsidRDefault="0062189E" w:rsidP="0062189E">
            <w:pPr>
              <w:pStyle w:val="TAL"/>
            </w:pPr>
            <w:r w:rsidRPr="0062189E">
              <w:t xml:space="preserve">Possible modifications to </w:t>
            </w:r>
            <w:proofErr w:type="spellStart"/>
            <w:r w:rsidRPr="0062189E">
              <w:t>MCData</w:t>
            </w:r>
            <w:proofErr w:type="spellEnd"/>
            <w:r w:rsidRPr="0062189E">
              <w:t xml:space="preserve">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77777777" w:rsidR="0062189E" w:rsidRPr="0062189E" w:rsidRDefault="0062189E" w:rsidP="0062189E">
            <w:pPr>
              <w:pStyle w:val="TAL"/>
            </w:pPr>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134F1817" w:rsidR="00D37C5C" w:rsidRPr="0062189E" w:rsidRDefault="00EC0943" w:rsidP="0062189E">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lastRenderedPageBreak/>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proofErr w:type="spellStart"/>
            <w:r>
              <w:t>Sepura</w:t>
            </w:r>
            <w:proofErr w:type="spellEnd"/>
            <w:r>
              <w:t xml:space="preserve"> Ltd</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BD17" w14:textId="77777777" w:rsidR="00637EE8" w:rsidRDefault="00637EE8">
      <w:r>
        <w:separator/>
      </w:r>
    </w:p>
  </w:endnote>
  <w:endnote w:type="continuationSeparator" w:id="0">
    <w:p w14:paraId="3462932A" w14:textId="77777777" w:rsidR="00637EE8" w:rsidRDefault="0063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3F33" w14:textId="77777777" w:rsidR="00637EE8" w:rsidRDefault="00637EE8">
      <w:r>
        <w:separator/>
      </w:r>
    </w:p>
  </w:footnote>
  <w:footnote w:type="continuationSeparator" w:id="0">
    <w:p w14:paraId="13933246" w14:textId="77777777" w:rsidR="00637EE8" w:rsidRDefault="0063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95F56"/>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130D"/>
    <w:rsid w:val="00E418DE"/>
    <w:rsid w:val="00E52C57"/>
    <w:rsid w:val="00E57E7D"/>
    <w:rsid w:val="00E84CD8"/>
    <w:rsid w:val="00E90B85"/>
    <w:rsid w:val="00E91679"/>
    <w:rsid w:val="00E92452"/>
    <w:rsid w:val="00E94CC1"/>
    <w:rsid w:val="00E96431"/>
    <w:rsid w:val="00EC0943"/>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https://nokia.sharepoint.com/sites/c5g/epc/_layouts/15/DocIdRedir.aspx?ID=5AIRPNAIUNRU-529706453-3326</Url>
      <Description>5AIRPNAIUNRU-529706453-3326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2.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3.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cp:lastModifiedBy>
  <cp:revision>2</cp:revision>
  <cp:lastPrinted>2000-02-29T11:31:00Z</cp:lastPrinted>
  <dcterms:created xsi:type="dcterms:W3CDTF">2022-11-02T08:01:00Z</dcterms:created>
  <dcterms:modified xsi:type="dcterms:W3CDTF">2022-11-02T08:01:00Z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d49d8cff-5dda-429f-b877-821d2a7af7c4</vt:lpwstr>
  </property>
</Properties>
</file>